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B1DBB" w14:textId="77777777" w:rsidR="005321A8" w:rsidRDefault="005321A8" w:rsidP="005321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CAVEL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2F50815A" w14:textId="77777777" w:rsidR="005321A8" w:rsidRDefault="005321A8" w:rsidP="005321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7F1B2F" w14:textId="77777777" w:rsidR="005321A8" w:rsidRDefault="005321A8" w:rsidP="005321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42AA79" w14:textId="77777777" w:rsidR="005321A8" w:rsidRDefault="005321A8" w:rsidP="005321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Stydulf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Custocke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7192B9F9" w14:textId="77777777" w:rsidR="005321A8" w:rsidRDefault="005321A8" w:rsidP="005321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Fletching, Sussex(q.v.), settled a tenement and two crofts of land in Fletching</w:t>
      </w:r>
    </w:p>
    <w:p w14:paraId="24F57361" w14:textId="77777777" w:rsidR="005321A8" w:rsidRDefault="005321A8" w:rsidP="005321A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Harlyng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Fletching(q.v.).    (T.N.A. </w:t>
      </w:r>
      <w:proofErr w:type="spellStart"/>
      <w:r>
        <w:rPr>
          <w:rFonts w:ascii="Times New Roman" w:hAnsi="Times New Roman" w:cs="Times New Roman"/>
          <w:sz w:val="24"/>
          <w:szCs w:val="24"/>
        </w:rPr>
        <w:t>ref.AMS</w:t>
      </w:r>
      <w:proofErr w:type="spellEnd"/>
      <w:r>
        <w:rPr>
          <w:rFonts w:ascii="Times New Roman" w:hAnsi="Times New Roman" w:cs="Times New Roman"/>
          <w:sz w:val="24"/>
          <w:szCs w:val="24"/>
        </w:rPr>
        <w:t>/5790/10).</w:t>
      </w:r>
    </w:p>
    <w:p w14:paraId="775815B2" w14:textId="77777777" w:rsidR="005321A8" w:rsidRDefault="005321A8" w:rsidP="005321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45361E" w14:textId="77777777" w:rsidR="005321A8" w:rsidRDefault="005321A8" w:rsidP="005321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39D878" w14:textId="77777777" w:rsidR="005321A8" w:rsidRDefault="005321A8" w:rsidP="005321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February 2022</w:t>
      </w:r>
    </w:p>
    <w:p w14:paraId="18DDFED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25EE6" w14:textId="77777777" w:rsidR="005321A8" w:rsidRDefault="005321A8" w:rsidP="009139A6">
      <w:r>
        <w:separator/>
      </w:r>
    </w:p>
  </w:endnote>
  <w:endnote w:type="continuationSeparator" w:id="0">
    <w:p w14:paraId="44D237B2" w14:textId="77777777" w:rsidR="005321A8" w:rsidRDefault="005321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1C0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5C3F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674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67E3C" w14:textId="77777777" w:rsidR="005321A8" w:rsidRDefault="005321A8" w:rsidP="009139A6">
      <w:r>
        <w:separator/>
      </w:r>
    </w:p>
  </w:footnote>
  <w:footnote w:type="continuationSeparator" w:id="0">
    <w:p w14:paraId="7358A202" w14:textId="77777777" w:rsidR="005321A8" w:rsidRDefault="005321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DCD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B7D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A25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1A8"/>
    <w:rsid w:val="000666E0"/>
    <w:rsid w:val="002510B7"/>
    <w:rsid w:val="005321A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0AFD4"/>
  <w15:chartTrackingRefBased/>
  <w15:docId w15:val="{A66C1185-060A-4B4D-820E-BA09CD25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2022-02-19T10:21:00Z</dcterms:created>
  <dcterms:modified xsi:type="dcterms:W3CDTF">2022-02-19T10:22:00Z</dcterms:modified>
</cp:coreProperties>
</file>